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Grundschule "Am Rosarium"; Los 4 - Innentüren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90.5/2026/SanGSRosarium-L4/VOB-öA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